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Mitcham and Morden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Mitcham and Morden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Mitcham and Morden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Mitcham and Morden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Mitcham and Morden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Mitcham and Morden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62.2% </w:t>
      </w:r>
      <w:r w:rsidRPr="004747BF">
        <w:rPr>
          <w:rFonts w:ascii="Libre Franklin Light" w:eastAsia="Times New Roman" w:hAnsi="Libre Franklin Light" w:cs="Calibri Light"/>
        </w:rPr>
        <w:t xml:space="preserve">of those respondents classified as PGSI 8+ in Mitcham and Morden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Mitcham and Morden is estimated to be </w:t>
      </w:r>
      <w:r w:rsidRPr="00773DF7">
        <w:rPr>
          <w:rFonts w:ascii="Libre Franklin Light" w:eastAsia="Times New Roman" w:hAnsi="Libre Franklin Light" w:cs="Calibri Light"/>
          <w:b/>
          <w:bCs/>
          <w:color w:val="C45911" w:themeColor="accent2" w:themeShade="BF"/>
        </w:rPr>
        <w:t xml:space="preserve">£3,198,754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Mitcham and Morden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Mitcham and Morden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Mitcham and Morden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Mitcham and Morden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tcham and Mord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Mitcham and Morden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tcham and Mord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Mitcham and Morden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Mitcham and Morden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tcham and Mord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Mitcham and Morden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Mitcham and Morden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Mitcham and Morden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Mitcham and Morden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Mitcham and Morden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Mitcham and Morden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£3,198,754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Mitcham and Morden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£52,102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£1,077,508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£77,189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£21,709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£39,801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£1,930,445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£3,198,754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Mitcham and Morden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Mitcham and Morden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Mitcham and Morden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Mitcham and Morden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Mitcham and Morden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Mitcham and Morden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Mitcham and Morden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Mitcham and Morden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Mitcham and Morden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Mitcham and Morden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Mitcham and Morden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Mitcham and Morden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F1D435-DC1D-4875-AB98-F7D579C6803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